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0A087" w14:textId="77777777" w:rsidR="00767492" w:rsidRDefault="00651680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PREFEITURA MUNICIPAL DA</w:t>
      </w:r>
      <w:r w:rsidR="00767492">
        <w:rPr>
          <w:rFonts w:ascii="Arial" w:hAnsi="Arial" w:cs="Arial"/>
          <w:b/>
          <w:sz w:val="24"/>
          <w:szCs w:val="24"/>
        </w:rPr>
        <w:t xml:space="preserve"> </w:t>
      </w:r>
      <w:r w:rsidR="007B303B">
        <w:rPr>
          <w:rFonts w:ascii="Arial" w:hAnsi="Arial" w:cs="Arial"/>
          <w:b/>
          <w:sz w:val="24"/>
          <w:szCs w:val="24"/>
        </w:rPr>
        <w:t>SERRA</w:t>
      </w:r>
      <w:r w:rsidR="00767492">
        <w:rPr>
          <w:rFonts w:ascii="Arial" w:hAnsi="Arial" w:cs="Arial"/>
          <w:b/>
          <w:sz w:val="24"/>
          <w:szCs w:val="24"/>
        </w:rPr>
        <w:t>/ES</w:t>
      </w:r>
    </w:p>
    <w:p w14:paraId="164B3675" w14:textId="77777777" w:rsidR="00767492" w:rsidRDefault="00767492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5E74F10E" w14:textId="77777777" w:rsidR="00767492" w:rsidRDefault="00767492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7509C06" w14:textId="77777777" w:rsidR="00767492" w:rsidRDefault="00932227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REF.: PREGÃO ELETRÔNICO Nº. </w:t>
      </w:r>
      <w:r w:rsidR="00651680">
        <w:rPr>
          <w:rFonts w:ascii="Arial" w:hAnsi="Arial" w:cs="Arial"/>
          <w:b/>
          <w:sz w:val="24"/>
          <w:szCs w:val="24"/>
        </w:rPr>
        <w:t>106</w:t>
      </w:r>
      <w:r w:rsidR="00767492">
        <w:rPr>
          <w:rFonts w:ascii="Arial" w:hAnsi="Arial" w:cs="Arial"/>
          <w:b/>
          <w:sz w:val="24"/>
          <w:szCs w:val="24"/>
        </w:rPr>
        <w:t>/2022</w:t>
      </w:r>
    </w:p>
    <w:p w14:paraId="7A7E6845" w14:textId="77777777" w:rsidR="00E10DD6" w:rsidRDefault="00E10DD6" w:rsidP="00E10DD6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E7313F4" w14:textId="77777777" w:rsidR="004154F2" w:rsidRDefault="00881E4D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>DECLARAÇÃO</w:t>
      </w:r>
    </w:p>
    <w:p w14:paraId="7FD15F43" w14:textId="77777777" w:rsidR="00F90883" w:rsidRDefault="00F90883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1E409590" w14:textId="118C2D38" w:rsidR="007B303B" w:rsidRDefault="004154F2" w:rsidP="007B303B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AE3236" w:rsidRPr="00AE3236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sz w:val="24"/>
          <w:szCs w:val="24"/>
        </w:rPr>
        <w:t>Pvmto. 2</w:t>
      </w:r>
      <w:r w:rsidRPr="00CD7528">
        <w:rPr>
          <w:rFonts w:ascii="Arial" w:hAnsi="Arial" w:cs="Arial"/>
          <w:sz w:val="24"/>
          <w:szCs w:val="24"/>
        </w:rPr>
        <w:t xml:space="preserve">, Jucutuquara,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Araujo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snapToGrid w:val="0"/>
          <w:sz w:val="24"/>
          <w:szCs w:val="24"/>
        </w:rPr>
        <w:t>declara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="00EA783E">
        <w:rPr>
          <w:rFonts w:ascii="Arial" w:hAnsi="Arial" w:cs="Arial"/>
          <w:snapToGrid w:val="0"/>
          <w:sz w:val="24"/>
          <w:szCs w:val="24"/>
        </w:rPr>
        <w:t xml:space="preserve">, </w:t>
      </w:r>
      <w:r w:rsidR="00637384" w:rsidRPr="0057135D">
        <w:rPr>
          <w:rFonts w:ascii="Arial" w:hAnsi="Arial" w:cs="Arial"/>
          <w:sz w:val="24"/>
          <w:szCs w:val="24"/>
        </w:rPr>
        <w:t>principalmente a disposta no art. 7º da lei 10.520/02</w:t>
      </w:r>
      <w:r w:rsidR="00C62079">
        <w:rPr>
          <w:rFonts w:ascii="Arial" w:hAnsi="Arial" w:cs="Arial"/>
          <w:sz w:val="24"/>
          <w:szCs w:val="24"/>
        </w:rPr>
        <w:t xml:space="preserve"> e </w:t>
      </w:r>
      <w:r w:rsidR="00C62079" w:rsidRPr="00C62079">
        <w:rPr>
          <w:rFonts w:ascii="Arial" w:hAnsi="Arial" w:cs="Arial"/>
          <w:sz w:val="24"/>
          <w:szCs w:val="24"/>
        </w:rPr>
        <w:t>o art. 299 do Código Penal Brasileiro</w:t>
      </w:r>
      <w:r w:rsidR="00637384">
        <w:rPr>
          <w:rFonts w:ascii="Arial" w:hAnsi="Arial" w:cs="Arial"/>
          <w:sz w:val="24"/>
          <w:szCs w:val="24"/>
        </w:rPr>
        <w:t xml:space="preserve">, </w:t>
      </w:r>
      <w:r w:rsidR="00EA783E">
        <w:rPr>
          <w:rFonts w:ascii="Arial" w:hAnsi="Arial" w:cs="Arial"/>
          <w:snapToGrid w:val="0"/>
          <w:sz w:val="24"/>
          <w:szCs w:val="24"/>
        </w:rPr>
        <w:t>que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: </w:t>
      </w:r>
    </w:p>
    <w:p w14:paraId="2EB6717B" w14:textId="77777777" w:rsidR="00F90883" w:rsidRDefault="007B303B" w:rsidP="007B303B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Ofereço com </w:t>
      </w:r>
      <w:r w:rsidRPr="007B303B">
        <w:rPr>
          <w:rFonts w:ascii="Arial" w:hAnsi="Arial" w:cs="Arial"/>
          <w:sz w:val="24"/>
          <w:szCs w:val="24"/>
        </w:rPr>
        <w:t>garantia para execução do Contrato, equivalente a 5% (cinco por cento), a modalidad</w:t>
      </w:r>
      <w:r>
        <w:rPr>
          <w:rFonts w:ascii="Arial" w:hAnsi="Arial" w:cs="Arial"/>
          <w:sz w:val="24"/>
          <w:szCs w:val="24"/>
        </w:rPr>
        <w:t xml:space="preserve">e descrita no inciso </w:t>
      </w:r>
      <w:r w:rsidR="0000523E">
        <w:rPr>
          <w:rFonts w:ascii="Arial" w:hAnsi="Arial" w:cs="Arial"/>
          <w:sz w:val="24"/>
          <w:szCs w:val="24"/>
        </w:rPr>
        <w:t xml:space="preserve">II </w:t>
      </w:r>
      <w:r>
        <w:rPr>
          <w:rFonts w:ascii="Arial" w:hAnsi="Arial" w:cs="Arial"/>
          <w:sz w:val="24"/>
          <w:szCs w:val="24"/>
        </w:rPr>
        <w:t>do Art. 56,</w:t>
      </w:r>
      <w:r w:rsidRPr="007B303B">
        <w:rPr>
          <w:rFonts w:ascii="Arial" w:hAnsi="Arial" w:cs="Arial"/>
          <w:sz w:val="24"/>
          <w:szCs w:val="24"/>
        </w:rPr>
        <w:t xml:space="preserve"> da Lei nº 8.666/93.</w:t>
      </w:r>
    </w:p>
    <w:p w14:paraId="282C500E" w14:textId="77777777" w:rsidR="007B303B" w:rsidRPr="007B303B" w:rsidRDefault="007B303B" w:rsidP="007B303B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303B">
        <w:rPr>
          <w:rFonts w:ascii="Arial" w:hAnsi="Arial" w:cs="Arial"/>
          <w:sz w:val="24"/>
          <w:szCs w:val="24"/>
        </w:rPr>
        <w:t>Art 56 da Lei nº 8.666/93:</w:t>
      </w:r>
    </w:p>
    <w:p w14:paraId="4707F0CB" w14:textId="77777777" w:rsidR="007B303B" w:rsidRPr="007B303B" w:rsidRDefault="007B303B" w:rsidP="007B303B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303B">
        <w:rPr>
          <w:rFonts w:ascii="Arial" w:hAnsi="Arial" w:cs="Arial"/>
          <w:sz w:val="24"/>
          <w:szCs w:val="24"/>
        </w:rPr>
        <w:t>“§ 1º Caberá ao Contratado optar por u</w:t>
      </w:r>
      <w:r>
        <w:rPr>
          <w:rFonts w:ascii="Arial" w:hAnsi="Arial" w:cs="Arial"/>
          <w:sz w:val="24"/>
          <w:szCs w:val="24"/>
        </w:rPr>
        <w:t xml:space="preserve">ma das seguintes modalidades de </w:t>
      </w:r>
      <w:r w:rsidRPr="007B303B">
        <w:rPr>
          <w:rFonts w:ascii="Arial" w:hAnsi="Arial" w:cs="Arial"/>
          <w:sz w:val="24"/>
          <w:szCs w:val="24"/>
        </w:rPr>
        <w:t>garantia:</w:t>
      </w:r>
    </w:p>
    <w:p w14:paraId="16AD6F12" w14:textId="77777777" w:rsidR="007B303B" w:rsidRPr="007B303B" w:rsidRDefault="007B303B" w:rsidP="007B303B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303B">
        <w:rPr>
          <w:rFonts w:ascii="Arial" w:hAnsi="Arial" w:cs="Arial"/>
          <w:sz w:val="24"/>
          <w:szCs w:val="24"/>
        </w:rPr>
        <w:t>I. Caução em dinheiro ou títulos de dívida pública;</w:t>
      </w:r>
    </w:p>
    <w:p w14:paraId="168AB86B" w14:textId="77777777" w:rsidR="007B303B" w:rsidRPr="007B303B" w:rsidRDefault="007B303B" w:rsidP="007B303B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303B">
        <w:rPr>
          <w:rFonts w:ascii="Arial" w:hAnsi="Arial" w:cs="Arial"/>
          <w:sz w:val="24"/>
          <w:szCs w:val="24"/>
        </w:rPr>
        <w:t>II. Seguro-garantia;</w:t>
      </w:r>
    </w:p>
    <w:p w14:paraId="62D1A128" w14:textId="77777777" w:rsidR="007B303B" w:rsidRDefault="007B303B" w:rsidP="007B303B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303B">
        <w:rPr>
          <w:rFonts w:ascii="Arial" w:hAnsi="Arial" w:cs="Arial"/>
          <w:sz w:val="24"/>
          <w:szCs w:val="24"/>
        </w:rPr>
        <w:t>III. Fiança bancária.</w:t>
      </w:r>
    </w:p>
    <w:p w14:paraId="1F2075E4" w14:textId="77777777" w:rsidR="004154F2" w:rsidRPr="00CD7528" w:rsidRDefault="004154F2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 w:rsidR="00143E05"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 w:rsidR="00143E05"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3B57770F" w14:textId="77777777" w:rsidR="00FB4EBE" w:rsidRDefault="00FB4EBE" w:rsidP="00F530E1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57F3C03" w14:textId="77777777" w:rsidR="004154F2" w:rsidRPr="00CD7528" w:rsidRDefault="00416ED2" w:rsidP="00F530E1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</w:t>
      </w:r>
      <w:r w:rsidR="007B303B">
        <w:rPr>
          <w:rFonts w:ascii="Arial" w:hAnsi="Arial" w:cs="Arial"/>
          <w:sz w:val="24"/>
          <w:szCs w:val="24"/>
        </w:rPr>
        <w:t xml:space="preserve"> 05</w:t>
      </w:r>
      <w:r w:rsidR="00D83797">
        <w:rPr>
          <w:rFonts w:ascii="Arial" w:hAnsi="Arial" w:cs="Arial"/>
          <w:sz w:val="24"/>
          <w:szCs w:val="24"/>
        </w:rPr>
        <w:t xml:space="preserve"> </w:t>
      </w:r>
      <w:r w:rsidR="00A00EAB">
        <w:rPr>
          <w:rFonts w:ascii="Arial" w:hAnsi="Arial" w:cs="Arial"/>
          <w:sz w:val="24"/>
          <w:szCs w:val="24"/>
        </w:rPr>
        <w:t>de</w:t>
      </w:r>
      <w:r w:rsidR="007B303B">
        <w:rPr>
          <w:rFonts w:ascii="Arial" w:hAnsi="Arial" w:cs="Arial"/>
          <w:sz w:val="24"/>
          <w:szCs w:val="24"/>
        </w:rPr>
        <w:t xml:space="preserve"> agosto</w:t>
      </w:r>
      <w:r w:rsidR="006D0481">
        <w:rPr>
          <w:rFonts w:ascii="Arial" w:hAnsi="Arial" w:cs="Arial"/>
          <w:sz w:val="24"/>
          <w:szCs w:val="24"/>
        </w:rPr>
        <w:t xml:space="preserve"> de 2022</w:t>
      </w:r>
      <w:r w:rsidR="004154F2" w:rsidRPr="00CD7528">
        <w:rPr>
          <w:rFonts w:ascii="Arial" w:hAnsi="Arial" w:cs="Arial"/>
          <w:sz w:val="24"/>
          <w:szCs w:val="24"/>
        </w:rPr>
        <w:t>.</w:t>
      </w:r>
    </w:p>
    <w:p w14:paraId="1D2E1675" w14:textId="77777777" w:rsidR="00683D17" w:rsidRDefault="00683D17" w:rsidP="00F530E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C205867" w14:textId="77777777" w:rsidR="00BE02A9" w:rsidRDefault="00BE02A9" w:rsidP="00F530E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FEC2F59" w14:textId="77777777" w:rsidR="0055310A" w:rsidRPr="0055310A" w:rsidRDefault="0055310A" w:rsidP="00F530E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2E1518F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0902A7D4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45ED316E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378E1264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432F82">
      <w:headerReference w:type="default" r:id="rId7"/>
      <w:footerReference w:type="default" r:id="rId8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F4369" w14:textId="77777777" w:rsidR="00063003" w:rsidRDefault="00063003" w:rsidP="00307D16">
      <w:r>
        <w:separator/>
      </w:r>
    </w:p>
  </w:endnote>
  <w:endnote w:type="continuationSeparator" w:id="0">
    <w:p w14:paraId="2E228C4E" w14:textId="77777777" w:rsidR="00063003" w:rsidRDefault="00063003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0BC5" w14:textId="77777777" w:rsidR="00432F82" w:rsidRDefault="00432F82" w:rsidP="00AC2334">
    <w:pPr>
      <w:pStyle w:val="Rodap"/>
      <w:pBdr>
        <w:bottom w:val="single" w:sz="6" w:space="1" w:color="auto"/>
      </w:pBdr>
    </w:pPr>
  </w:p>
  <w:p w14:paraId="51F482E5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2C4E6E9F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Av. Paulino Muller, 795 – Pvmto.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57F6A506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2C25BA29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3E638EB6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95EB3" w14:textId="77777777" w:rsidR="00063003" w:rsidRDefault="00063003" w:rsidP="00307D16">
      <w:r>
        <w:separator/>
      </w:r>
    </w:p>
  </w:footnote>
  <w:footnote w:type="continuationSeparator" w:id="0">
    <w:p w14:paraId="4A8E38E4" w14:textId="77777777" w:rsidR="00063003" w:rsidRDefault="00063003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D8C1" w14:textId="77777777" w:rsidR="00307D16" w:rsidRDefault="00063003">
    <w:pPr>
      <w:pStyle w:val="Cabealho"/>
    </w:pPr>
    <w:r>
      <w:rPr>
        <w:noProof/>
      </w:rPr>
      <w:pict w14:anchorId="191979CD">
        <v:group id="Group 2" o:spid="_x0000_s2050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">
          <v:group id="Group 3" o:spid="_x0000_s2051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<v:shape id="Freeform 5" o:spid="_x0000_s2052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c7b8A&#10;AADaAAAADwAAAGRycy9kb3ducmV2LnhtbERP3WrCMBS+H/gO4Qi7KZo4xlqrUUQ25tVAtwc4NMem&#10;2pyUJrPd2y8DYZffP996O7pW3KgPjWcNi7kCQVx503Ct4evzbVaACBHZYOuZNPxQgO1m8rDG0viB&#10;j3Q7xVqkEg4larAxdqWUobLkMMx9R5y0s+8dxgT7Wpoeh1TuWvmk1It02HBasNjR3lJ1PX07DRFH&#10;/HhO5PslL7JMXY7LV2W1fpyOuxWISGP8N9/TB6Mhh78r6QbIz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zFztvwAAANoAAAAPAAAAAAAAAAAAAAAAAJgCAABkcnMvZG93bnJl&#10;di54bWxQSwUGAAAAAAQABAD1AAAAhAMAAAAA&#10;" adj="-11796480,,5400" path="m,1651r9704,l9704,,,,,1651xe" fillcolor="#e6e6e6" stroked="f">
              <v:stroke joinstyle="round"/>
              <v:formulas/>
              <v:path arrowok="t" o:connecttype="custom" o:connectlocs="0,2361;9704,2361;9704,710;0,710;0,2361" o:connectangles="0,0,0,0,0" textboxrect="0,0,9704,1650"/>
              <v:textbox style="mso-next-textbox:#Freeform 5">
                <w:txbxContent>
                  <w:p w14:paraId="01626539" w14:textId="77777777" w:rsidR="00AC2334" w:rsidRPr="00C74F4F" w:rsidRDefault="00AC2334" w:rsidP="00AC2334">
                    <w:pPr>
                      <w:pStyle w:val="Body"/>
                      <w:ind w:right="913"/>
                      <w:rPr>
                        <w:rFonts w:asciiTheme="minorHAnsi" w:hAnsiTheme="minorHAnsi"/>
                        <w:sz w:val="10"/>
                        <w:szCs w:val="10"/>
                        <w:lang w:val="pt-BR"/>
                      </w:rPr>
                    </w:pPr>
                  </w:p>
                  <w:p w14:paraId="36D1F494" w14:textId="77777777" w:rsidR="00AC2334" w:rsidRPr="00F554CC" w:rsidRDefault="00AC2334" w:rsidP="00AC2334">
                    <w:pPr>
                      <w:pStyle w:val="Body"/>
                      <w:ind w:left="4536" w:right="911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Av. Paulino Muller, 795 – Pvmto. 2,</w:t>
                    </w:r>
                    <w:r w:rsidRPr="00F554CC">
                      <w:rPr>
                        <w:rFonts w:asciiTheme="minorHAnsi" w:hAnsiTheme="minorHAnsi" w:cs="Arial"/>
                        <w:spacing w:val="-2"/>
                        <w:sz w:val="22"/>
                        <w:szCs w:val="22"/>
                        <w:lang w:val="pt-BR"/>
                      </w:rPr>
                      <w:t xml:space="preserve"> 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  <w:lang w:val="pt-BR"/>
                      </w:rPr>
                      <w:t>V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  <w:lang w:val="pt-BR"/>
                      </w:rPr>
                      <w:t>tó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  <w:lang w:val="pt-BR"/>
                      </w:rPr>
                      <w:t>r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ia</w:t>
                    </w:r>
                    <w:r>
                      <w:rPr>
                        <w:rFonts w:asciiTheme="minorHAnsi" w:hAnsiTheme="minorHAnsi"/>
                        <w:spacing w:val="4"/>
                        <w:sz w:val="22"/>
                        <w:szCs w:val="22"/>
                        <w:lang w:val="pt-BR"/>
                      </w:rPr>
                      <w:t>/ES</w:t>
                    </w:r>
                  </w:p>
                  <w:p w14:paraId="2FA0A670" w14:textId="77777777" w:rsidR="00AC2334" w:rsidRPr="00F554CC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P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AB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X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(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27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)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3314-4710</w:t>
                    </w:r>
                  </w:p>
                  <w:p w14:paraId="411DDF5E" w14:textId="77777777" w:rsidR="00AC2334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E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</w:rPr>
                      <w:t>m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a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l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imastercomercio@outlook.com</w:t>
                    </w:r>
                    <w:hyperlink r:id="rId1"/>
                  </w:p>
                  <w:p w14:paraId="320EFA55" w14:textId="77777777" w:rsidR="00AC2334" w:rsidRPr="00BE6D62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C</w:t>
                    </w:r>
                    <w:r w:rsidRPr="00BE6D62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NPJ: 14.013.647/0001-62</w:t>
                    </w:r>
                  </w:p>
                  <w:p w14:paraId="03A658E9" w14:textId="77777777" w:rsidR="00AC2334" w:rsidRPr="00C74F4F" w:rsidRDefault="00AC2334" w:rsidP="00AC2334">
                    <w:pPr>
                      <w:jc w:val="center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2053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CjWy/AAAA2gAAAA8AAABkcnMvZG93bnJldi54bWxET01rAjEQvRf8D2EEbzVrwVJWo4gieBBL&#10;VxevQzJuFjeTZZNq+u+bQ6HHx/terpPrxIOG0HpWMJsWIIi1Ny03Ci7n/esHiBCRDXaeScEPBViv&#10;Ri9LLI1/8hc9qtiIHMKhRAU2xr6UMmhLDsPU98SZu/nBYcxwaKQZ8JnDXSffiuJdOmw5N1jsaWtJ&#10;36tvp8DN69MuyVO6Vsf5pz/o2mpbKzUZp80CRKQU/8V/7oNRkLfmK/kGyNU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7Qo1svwAAANoAAAAPAAAAAAAAAAAAAAAAAJ8CAABk&#10;cnMvZG93bnJldi54bWxQSwUGAAAAAAQABAD3AAAAiwMAAAAA&#10;">
              <v:imagedata r:id="rId2" o:title=""/>
            </v:shape>
          </v:group>
          <w10:wrap anchorx="margin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ttachedTemplate r:id="rId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4F2"/>
    <w:rsid w:val="00003839"/>
    <w:rsid w:val="00004941"/>
    <w:rsid w:val="0000523E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003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680"/>
    <w:rsid w:val="006519BF"/>
    <w:rsid w:val="00660160"/>
    <w:rsid w:val="006679FE"/>
    <w:rsid w:val="00667A92"/>
    <w:rsid w:val="00670509"/>
    <w:rsid w:val="00674A60"/>
    <w:rsid w:val="00676AC4"/>
    <w:rsid w:val="006779B1"/>
    <w:rsid w:val="00683D17"/>
    <w:rsid w:val="0068490F"/>
    <w:rsid w:val="00684E7D"/>
    <w:rsid w:val="00686ADD"/>
    <w:rsid w:val="00687A86"/>
    <w:rsid w:val="00690205"/>
    <w:rsid w:val="00692CDA"/>
    <w:rsid w:val="006B25B1"/>
    <w:rsid w:val="006B77A8"/>
    <w:rsid w:val="006C236B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30560"/>
    <w:rsid w:val="00734A02"/>
    <w:rsid w:val="00745CDE"/>
    <w:rsid w:val="0075542A"/>
    <w:rsid w:val="00757D7B"/>
    <w:rsid w:val="007617FB"/>
    <w:rsid w:val="00767492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303B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1C3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22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9F1347"/>
    <w:rsid w:val="00A00EAB"/>
    <w:rsid w:val="00A0433A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3236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83797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A7B87"/>
    <w:rsid w:val="00DB408D"/>
    <w:rsid w:val="00DC27D9"/>
    <w:rsid w:val="00DC3014"/>
    <w:rsid w:val="00DC543D"/>
    <w:rsid w:val="00DD0E6C"/>
    <w:rsid w:val="00DD21C9"/>
    <w:rsid w:val="00DD63F3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BC0520F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409</TotalTime>
  <Pages>1</Pages>
  <Words>180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Agnes Comercial</cp:lastModifiedBy>
  <cp:revision>338</cp:revision>
  <cp:lastPrinted>2021-09-29T20:22:00Z</cp:lastPrinted>
  <dcterms:created xsi:type="dcterms:W3CDTF">2021-01-19T20:59:00Z</dcterms:created>
  <dcterms:modified xsi:type="dcterms:W3CDTF">2023-08-30T16:18:00Z</dcterms:modified>
</cp:coreProperties>
</file>